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F790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VIRLEY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06071DB1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5A0AC2A0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D95E39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009256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John Buk(q.v.) brought a plaint of debt against him.</w:t>
      </w:r>
    </w:p>
    <w:p w14:paraId="57FAE115" w14:textId="77777777" w:rsidR="00727776" w:rsidRPr="00FA255A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99B56D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D1E56B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5B3D60" w14:textId="77777777" w:rsidR="00727776" w:rsidRDefault="00727776" w:rsidP="007277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230F83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4B583" w14:textId="77777777" w:rsidR="00727776" w:rsidRDefault="00727776" w:rsidP="009139A6">
      <w:r>
        <w:separator/>
      </w:r>
    </w:p>
  </w:endnote>
  <w:endnote w:type="continuationSeparator" w:id="0">
    <w:p w14:paraId="028E4C64" w14:textId="77777777" w:rsidR="00727776" w:rsidRDefault="007277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50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E91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D2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37E63" w14:textId="77777777" w:rsidR="00727776" w:rsidRDefault="00727776" w:rsidP="009139A6">
      <w:r>
        <w:separator/>
      </w:r>
    </w:p>
  </w:footnote>
  <w:footnote w:type="continuationSeparator" w:id="0">
    <w:p w14:paraId="6E071DCB" w14:textId="77777777" w:rsidR="00727776" w:rsidRDefault="007277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EC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41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E9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776"/>
    <w:rsid w:val="000666E0"/>
    <w:rsid w:val="002510B7"/>
    <w:rsid w:val="005C130B"/>
    <w:rsid w:val="0072777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B5AF3"/>
  <w15:chartTrackingRefBased/>
  <w15:docId w15:val="{E38F6FF7-C3D3-4A17-94B4-12C0BF98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77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2022-07-27T15:03:00Z</dcterms:created>
  <dcterms:modified xsi:type="dcterms:W3CDTF">2022-07-27T15:03:00Z</dcterms:modified>
</cp:coreProperties>
</file>